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E6783" w14:textId="2CDB68CA"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 xml:space="preserve">Załącznik nr </w:t>
      </w:r>
      <w:r w:rsidR="009A6760">
        <w:rPr>
          <w:b/>
          <w:i w:val="0"/>
          <w:sz w:val="22"/>
          <w:szCs w:val="22"/>
        </w:rPr>
        <w:t>4</w:t>
      </w:r>
      <w:bookmarkStart w:id="0" w:name="_GoBack"/>
      <w:bookmarkEnd w:id="0"/>
    </w:p>
    <w:p w14:paraId="21E60274" w14:textId="77777777" w:rsidR="005103B9" w:rsidRDefault="005103B9" w:rsidP="005103B9">
      <w:pPr>
        <w:spacing w:after="0" w:line="480" w:lineRule="auto"/>
        <w:rPr>
          <w:b/>
        </w:rPr>
      </w:pPr>
    </w:p>
    <w:p w14:paraId="0FF8EB58" w14:textId="7777777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DF0E3D" w:rsidRPr="00DF0E3D">
        <w:rPr>
          <w:rFonts w:ascii="Times New Roman" w:hAnsi="Times New Roman"/>
          <w:b/>
        </w:rPr>
        <w:t>ZSP.ZP.261.12.2019</w:t>
      </w:r>
    </w:p>
    <w:p w14:paraId="5B694238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701E4179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F0E3D" w:rsidRPr="00DF0E3D">
        <w:rPr>
          <w:sz w:val="22"/>
          <w:szCs w:val="22"/>
        </w:rPr>
        <w:t>Zduńskowolski Szpital Powiatowy Sp. z o.o.</w:t>
      </w:r>
    </w:p>
    <w:p w14:paraId="53C2A4B5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F0E3D" w:rsidRPr="00DF0E3D">
        <w:rPr>
          <w:sz w:val="22"/>
          <w:szCs w:val="22"/>
        </w:rPr>
        <w:t>ul. Królewska</w:t>
      </w:r>
      <w:r w:rsidRPr="00E24546">
        <w:rPr>
          <w:sz w:val="22"/>
          <w:szCs w:val="22"/>
        </w:rPr>
        <w:t xml:space="preserve"> </w:t>
      </w:r>
      <w:r w:rsidR="00DF0E3D" w:rsidRPr="00DF0E3D">
        <w:rPr>
          <w:sz w:val="22"/>
          <w:szCs w:val="22"/>
        </w:rPr>
        <w:t>29</w:t>
      </w:r>
      <w:r w:rsidRPr="00E24546">
        <w:rPr>
          <w:sz w:val="22"/>
          <w:szCs w:val="22"/>
        </w:rPr>
        <w:t xml:space="preserve"> </w:t>
      </w:r>
    </w:p>
    <w:p w14:paraId="6D35A75E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F0E3D" w:rsidRPr="00DF0E3D">
        <w:rPr>
          <w:sz w:val="22"/>
          <w:szCs w:val="22"/>
        </w:rPr>
        <w:t>98-220</w:t>
      </w:r>
      <w:r w:rsidRPr="00E24546">
        <w:rPr>
          <w:sz w:val="22"/>
          <w:szCs w:val="22"/>
        </w:rPr>
        <w:t xml:space="preserve"> </w:t>
      </w:r>
      <w:r w:rsidR="00DF0E3D" w:rsidRPr="00DF0E3D">
        <w:rPr>
          <w:sz w:val="22"/>
          <w:szCs w:val="22"/>
        </w:rPr>
        <w:t>Zduńska Wola</w:t>
      </w:r>
    </w:p>
    <w:p w14:paraId="3E62A567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69703BC1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11B14511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58B34A82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713E32F1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14:paraId="7A353FF5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67E3964F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210A3BBA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20A21F0C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068DC5FC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14:paraId="07F117FC" w14:textId="77777777"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14:paraId="4731E44E" w14:textId="77777777"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6010624B" w14:textId="77777777"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DF0E3D" w:rsidRPr="00DF0E3D">
        <w:rPr>
          <w:rFonts w:ascii="Times New Roman" w:hAnsi="Times New Roman"/>
        </w:rPr>
        <w:t>(t.j. Dz. U. z  2018 r. poz. 1986 z późn. zm.)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14:paraId="6F97CEE7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2DE97732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14:paraId="708E75A1" w14:textId="77777777"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14:paraId="244391BC" w14:textId="77777777"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4F3A90AB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14CCD2E1" w14:textId="77777777"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DF0E3D" w:rsidRPr="00DF0E3D">
        <w:rPr>
          <w:rFonts w:ascii="Times New Roman" w:hAnsi="Times New Roman"/>
          <w:b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DF0E3D" w:rsidRPr="00DF0E3D">
        <w:rPr>
          <w:rFonts w:ascii="Times New Roman" w:hAnsi="Times New Roman"/>
          <w:b/>
        </w:rPr>
        <w:t>Zduńskowolski Szpital Powiatowy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10C2C4A7" w14:textId="77777777"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FEF604" w14:textId="77777777"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14:paraId="4230A589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14:paraId="5F4B4771" w14:textId="77777777" w:rsidR="00DF0E3D" w:rsidRPr="00997D0F" w:rsidRDefault="00DF0E3D" w:rsidP="00DF0E3D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6600AF9C" w14:textId="77777777" w:rsidR="00DF0E3D" w:rsidRPr="00023477" w:rsidRDefault="00DF0E3D" w:rsidP="00DF0E3D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>art. 24 ust. 5 ustawy Pzp, w zakresie:</w:t>
      </w:r>
    </w:p>
    <w:p w14:paraId="435DF3A6" w14:textId="77777777"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06590A70" w14:textId="77777777"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20F22A14" w14:textId="77777777" w:rsidR="00DF0E3D" w:rsidRPr="00997D0F" w:rsidRDefault="00DF0E3D" w:rsidP="00DF0E3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5450E5F" w14:textId="77777777" w:rsidR="00DF0E3D" w:rsidRPr="000247FF" w:rsidRDefault="00DF0E3D" w:rsidP="00DF0E3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1</w:t>
      </w:r>
    </w:p>
    <w:p w14:paraId="45450277" w14:textId="77777777" w:rsidR="00DF0E3D" w:rsidRPr="000247FF" w:rsidRDefault="00DF0E3D" w:rsidP="00DF0E3D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 xml:space="preserve"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</w:t>
      </w:r>
      <w:r w:rsidRPr="0005473D">
        <w:rPr>
          <w:rFonts w:ascii="Times New Roman" w:hAnsi="Times New Roman"/>
        </w:rPr>
        <w:t>(t.j. Dz. U. z 2017 r. poz. 1508 z późn. zm.)</w:t>
      </w:r>
      <w:r w:rsidRPr="000247FF">
        <w:rPr>
          <w:rFonts w:ascii="Times New Roman" w:hAnsi="Times New Roman"/>
        </w:rPr>
        <w:t xml:space="preserve">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</w:t>
      </w:r>
      <w:r w:rsidRPr="00744E49">
        <w:rPr>
          <w:rFonts w:ascii="Times New Roman" w:eastAsia="Times New Roman" w:hAnsi="Times New Roman"/>
          <w:sz w:val="24"/>
          <w:szCs w:val="24"/>
        </w:rPr>
        <w:t>(Dz. U. z 2017 r. poz. 2344)</w:t>
      </w:r>
      <w:r w:rsidRPr="000247FF">
        <w:rPr>
          <w:rFonts w:ascii="Times New Roman" w:hAnsi="Times New Roman"/>
        </w:rPr>
        <w:t>.</w:t>
      </w:r>
    </w:p>
    <w:p w14:paraId="037C72AA" w14:textId="77777777" w:rsidR="00292198" w:rsidRPr="00292198" w:rsidRDefault="00292198" w:rsidP="00292198">
      <w:pPr>
        <w:rPr>
          <w:rFonts w:ascii="Times New Roman" w:hAnsi="Times New Roman"/>
        </w:rPr>
      </w:pPr>
    </w:p>
    <w:p w14:paraId="584798A8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DB84803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31AF72E8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32D803A0" w14:textId="77777777"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0FE6B2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1111FEC7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7A67D009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A4EEDD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016C8F66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3CC5D9F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D472B54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E55F19B" w14:textId="77777777"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222BB13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96F93CE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58861FC0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2C7CE164" w14:textId="77777777"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14:paraId="0DC69713" w14:textId="77777777" w:rsidTr="005103B9">
        <w:tc>
          <w:tcPr>
            <w:tcW w:w="709" w:type="dxa"/>
          </w:tcPr>
          <w:p w14:paraId="4DDF8E99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146E522F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67539D4E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169E704C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746D685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3A08E06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17550A0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CA2D8CD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E63FFAC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4D544319" w14:textId="77777777"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14:paraId="349EF937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14:paraId="51CB725E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14:paraId="04EF739E" w14:textId="77777777"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7133245A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2067420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CA1CAF6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14:paraId="45F42951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2E1DC1F" w14:textId="77777777"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DC666FA" w14:textId="77777777"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F697D3A" w14:textId="77777777"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3CF61660" w14:textId="77777777"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47C547E7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14:paraId="76643963" w14:textId="77777777"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podmiotu/tów, na którego/ych zasoby powołuję się w niniejszym postępowaniu, tj.: …………………………………………………………</w:t>
      </w:r>
    </w:p>
    <w:p w14:paraId="7DFA8E50" w14:textId="77777777"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10327CF0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BEFCFFC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3A0AFDB8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2B44965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9708174" w14:textId="77777777"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C233036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14:paraId="0CFD3EC5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A5DB30D" w14:textId="77777777"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podmiotu/tów, będącego/ych podwykonawcą/ami: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27AAEF5D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3AD7D01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14:paraId="11A16E60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91418A3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3021529" w14:textId="77777777"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51F287C1" w14:textId="77777777"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4EEA5A" w14:textId="77777777"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816678" w14:textId="77777777"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5544F963" w14:textId="77777777"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220251A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63C43F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109302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88A2470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6A49A5B" w14:textId="77777777"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73C25B57" w14:textId="77777777"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E5F25" w14:textId="77777777" w:rsidR="000A10FD" w:rsidRDefault="000A10FD" w:rsidP="0038231F">
      <w:pPr>
        <w:spacing w:after="0" w:line="240" w:lineRule="auto"/>
      </w:pPr>
      <w:r>
        <w:separator/>
      </w:r>
    </w:p>
  </w:endnote>
  <w:endnote w:type="continuationSeparator" w:id="0">
    <w:p w14:paraId="73CD12AF" w14:textId="77777777" w:rsidR="000A10FD" w:rsidRDefault="000A10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2419D" w14:textId="77777777" w:rsidR="00DF0E3D" w:rsidRDefault="00DF0E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D8E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DFBB9B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45D85" w14:textId="77777777" w:rsidR="00DF0E3D" w:rsidRDefault="00DF0E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1F8EC" w14:textId="77777777" w:rsidR="000A10FD" w:rsidRDefault="000A10FD" w:rsidP="0038231F">
      <w:pPr>
        <w:spacing w:after="0" w:line="240" w:lineRule="auto"/>
      </w:pPr>
      <w:r>
        <w:separator/>
      </w:r>
    </w:p>
  </w:footnote>
  <w:footnote w:type="continuationSeparator" w:id="0">
    <w:p w14:paraId="0C749054" w14:textId="77777777" w:rsidR="000A10FD" w:rsidRDefault="000A10F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37C19" w14:textId="77777777" w:rsidR="00DF0E3D" w:rsidRDefault="00DF0E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090A8" w14:textId="77777777" w:rsidR="00DF0E3D" w:rsidRDefault="00DF0E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FC588" w14:textId="77777777" w:rsidR="00DF0E3D" w:rsidRDefault="00DF0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2A28"/>
    <w:rsid w:val="00023477"/>
    <w:rsid w:val="000247FF"/>
    <w:rsid w:val="00025C8D"/>
    <w:rsid w:val="000303EE"/>
    <w:rsid w:val="0005473D"/>
    <w:rsid w:val="00073C3D"/>
    <w:rsid w:val="000809B6"/>
    <w:rsid w:val="000A10FD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322"/>
    <w:rsid w:val="00975C49"/>
    <w:rsid w:val="00997D0F"/>
    <w:rsid w:val="009A6760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3101B"/>
    <w:rsid w:val="00C4103F"/>
    <w:rsid w:val="00C57DEB"/>
    <w:rsid w:val="00C737A7"/>
    <w:rsid w:val="00C81012"/>
    <w:rsid w:val="00C909B9"/>
    <w:rsid w:val="00CD0851"/>
    <w:rsid w:val="00D22A28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F0E3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6D078"/>
  <w15:docId w15:val="{5A2C708B-2C14-4C1F-B679-FB0495CC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7800-26CA-47BC-8D4C-0C2956E6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679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3</cp:revision>
  <cp:lastPrinted>2016-07-26T10:32:00Z</cp:lastPrinted>
  <dcterms:created xsi:type="dcterms:W3CDTF">2019-09-20T08:01:00Z</dcterms:created>
  <dcterms:modified xsi:type="dcterms:W3CDTF">2019-09-20T12:11:00Z</dcterms:modified>
</cp:coreProperties>
</file>